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71" w:rsidRPr="00EA2480" w:rsidRDefault="00EA2480" w:rsidP="00EA2480">
      <w:pPr>
        <w:jc w:val="center"/>
        <w:rPr>
          <w:rFonts w:ascii="Comic Sans MS" w:hAnsi="Comic Sans MS"/>
          <w:sz w:val="48"/>
          <w:szCs w:val="48"/>
          <w:u w:val="single"/>
        </w:rPr>
      </w:pPr>
      <w:r w:rsidRPr="00EA2480">
        <w:rPr>
          <w:rFonts w:ascii="Comic Sans MS" w:hAnsi="Comic Sans MS"/>
          <w:sz w:val="48"/>
          <w:szCs w:val="48"/>
          <w:u w:val="single"/>
        </w:rPr>
        <w:t>Investigation</w:t>
      </w:r>
    </w:p>
    <w:p w:rsidR="00EA2480" w:rsidRPr="00EA2480" w:rsidRDefault="00EA2480" w:rsidP="00EA2480">
      <w:pPr>
        <w:jc w:val="center"/>
        <w:rPr>
          <w:rFonts w:ascii="Comic Sans MS" w:hAnsi="Comic Sans MS"/>
        </w:rPr>
      </w:pPr>
      <w:r w:rsidRPr="00EA2480">
        <w:rPr>
          <w:rFonts w:ascii="Comic Sans MS" w:hAnsi="Comic Sans MS"/>
        </w:rPr>
        <w:t>Day 1 – Addition and Subtraction.   The answers are under the green rectangles … no cheating</w:t>
      </w:r>
      <w:proofErr w:type="gramStart"/>
      <w:r w:rsidRPr="00EA2480">
        <w:rPr>
          <w:rFonts w:ascii="Comic Sans MS" w:hAnsi="Comic Sans MS"/>
        </w:rPr>
        <w:t>!!</w:t>
      </w:r>
      <w:proofErr w:type="gramEnd"/>
    </w:p>
    <w:p w:rsidR="00EA2480" w:rsidRDefault="00EA2480">
      <w:bookmarkStart w:id="0" w:name="_GoBack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E22E2F" wp14:editId="54129E5C">
                <wp:simplePos x="0" y="0"/>
                <wp:positionH relativeFrom="column">
                  <wp:posOffset>6229350</wp:posOffset>
                </wp:positionH>
                <wp:positionV relativeFrom="paragraph">
                  <wp:posOffset>985520</wp:posOffset>
                </wp:positionV>
                <wp:extent cx="1171575" cy="349567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349567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C74476" id="Rectangle 4" o:spid="_x0000_s1026" style="position:absolute;margin-left:490.5pt;margin-top:77.6pt;width:92.25pt;height:27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" fillcolor="#00b050" strokecolor="#41719c" strokeweight="1pt"/>
            </w:pict>
          </mc:Fallback>
        </mc:AlternateContent>
      </w:r>
      <w:bookmarkEnd w:id="0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2562225</wp:posOffset>
                </wp:positionH>
                <wp:positionV relativeFrom="paragraph">
                  <wp:posOffset>975996</wp:posOffset>
                </wp:positionV>
                <wp:extent cx="1238250" cy="34861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348615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EEC6DA" id="Rectangle 2" o:spid="_x0000_s1026" style="position:absolute;margin-left:201.75pt;margin-top:76.85pt;width:97.5pt;height:27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" fillcolor="#00b050" strokecolor="#1f4d78 [1604]" strokeweight="1pt"/>
            </w:pict>
          </mc:Fallback>
        </mc:AlternateContent>
      </w:r>
      <w:r w:rsidRPr="00EA2480">
        <w:drawing>
          <wp:inline distT="0" distB="0" distL="0" distR="0" wp14:anchorId="6CCB09A4" wp14:editId="377E145B">
            <wp:extent cx="7447280" cy="4560805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451060" cy="456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A2480" w:rsidSect="00EA248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480"/>
    <w:rsid w:val="0069105C"/>
    <w:rsid w:val="00925264"/>
    <w:rsid w:val="00EA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9D97374"/>
  <w15:chartTrackingRefBased/>
  <w15:docId w15:val="{6B66981B-2655-4A33-934F-F12B01DE0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4145443E</Template>
  <TotalTime>4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2020-04-29T09:44:00Z</dcterms:created>
  <dcterms:modified xsi:type="dcterms:W3CDTF">2020-04-29T09:48:00Z</dcterms:modified>
</cp:coreProperties>
</file>